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FORMAN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Wymyngton, Bedfordshire. Tailor.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Robert Mooe of Northampton(q.v.) brought a plaint of debt against him,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Hue of Northampton(q.v.), John Malpas of Easton(q.v.) and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Collys of Draughton(q.v.).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E00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11E00" w:rsidP="00E11E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E00" w:rsidRDefault="00E11E00" w:rsidP="00564E3C">
      <w:pPr>
        <w:spacing w:after="0" w:line="240" w:lineRule="auto"/>
      </w:pPr>
      <w:r>
        <w:separator/>
      </w:r>
    </w:p>
  </w:endnote>
  <w:endnote w:type="continuationSeparator" w:id="0">
    <w:p w:rsidR="00E11E00" w:rsidRDefault="00E11E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1E00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E00" w:rsidRDefault="00E11E00" w:rsidP="00564E3C">
      <w:pPr>
        <w:spacing w:after="0" w:line="240" w:lineRule="auto"/>
      </w:pPr>
      <w:r>
        <w:separator/>
      </w:r>
    </w:p>
  </w:footnote>
  <w:footnote w:type="continuationSeparator" w:id="0">
    <w:p w:rsidR="00E11E00" w:rsidRDefault="00E11E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00"/>
    <w:rsid w:val="00372DC6"/>
    <w:rsid w:val="00564E3C"/>
    <w:rsid w:val="0064591D"/>
    <w:rsid w:val="00DD5B8A"/>
    <w:rsid w:val="00E11E0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3FCD5-C41C-42EA-A24B-D74ECBEF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11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2016-02-19T21:14:00Z</dcterms:created>
  <dcterms:modified xsi:type="dcterms:W3CDTF">2016-02-19T21:14:00Z</dcterms:modified>
</cp:coreProperties>
</file>